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10E" w:rsidRPr="0052505C" w:rsidRDefault="004F610E" w:rsidP="003E4961">
      <w:pPr>
        <w:rPr>
          <w:rFonts w:ascii="Times New Roman"/>
        </w:rPr>
      </w:pPr>
      <w:r>
        <w:rPr>
          <w:rFonts w:ascii="Times New Roman" w:hint="eastAsia"/>
        </w:rPr>
        <w:t>附件</w:t>
      </w:r>
      <w:r>
        <w:rPr>
          <w:rFonts w:ascii="Times New Roman"/>
        </w:rPr>
        <w:t>5</w:t>
      </w:r>
    </w:p>
    <w:p w:rsidR="004F610E" w:rsidRPr="0052505C" w:rsidRDefault="004F610E" w:rsidP="003E4961">
      <w:pPr>
        <w:rPr>
          <w:rFonts w:ascii="Times New Roman"/>
          <w:b/>
          <w:sz w:val="36"/>
          <w:szCs w:val="36"/>
        </w:rPr>
      </w:pPr>
    </w:p>
    <w:p w:rsidR="004F610E" w:rsidRPr="003E4961" w:rsidRDefault="004F610E" w:rsidP="003E4961">
      <w:pPr>
        <w:jc w:val="center"/>
        <w:rPr>
          <w:rFonts w:ascii="黑体" w:eastAsia="黑体"/>
          <w:sz w:val="36"/>
          <w:szCs w:val="36"/>
        </w:rPr>
      </w:pPr>
      <w:r w:rsidRPr="00F14011">
        <w:rPr>
          <w:rFonts w:ascii="黑体" w:eastAsia="黑体" w:hint="eastAsia"/>
          <w:sz w:val="36"/>
          <w:szCs w:val="36"/>
        </w:rPr>
        <w:t>××年度</w:t>
      </w:r>
      <w:r w:rsidRPr="003E4961">
        <w:rPr>
          <w:rFonts w:ascii="黑体" w:eastAsia="黑体" w:hint="eastAsia"/>
          <w:sz w:val="36"/>
          <w:szCs w:val="36"/>
        </w:rPr>
        <w:t>高校助学贷款发放确认函</w:t>
      </w:r>
    </w:p>
    <w:p w:rsidR="004F610E" w:rsidRPr="0052505C" w:rsidRDefault="004F610E" w:rsidP="003E4961">
      <w:pPr>
        <w:rPr>
          <w:rFonts w:ascii="Times New Roman" w:eastAsia="方正小标宋简体"/>
          <w:sz w:val="36"/>
          <w:szCs w:val="36"/>
        </w:rPr>
      </w:pPr>
    </w:p>
    <w:p w:rsidR="004F610E" w:rsidRPr="0052505C" w:rsidRDefault="004F610E" w:rsidP="003E4961">
      <w:pPr>
        <w:rPr>
          <w:rFonts w:ascii="Times New Roman"/>
        </w:rPr>
      </w:pPr>
      <w:r>
        <w:rPr>
          <w:rFonts w:ascii="Times New Roman" w:hint="eastAsia"/>
        </w:rPr>
        <w:t>××</w:t>
      </w:r>
      <w:r w:rsidRPr="0052505C">
        <w:rPr>
          <w:rFonts w:ascii="Times New Roman" w:hint="eastAsia"/>
          <w:szCs w:val="30"/>
        </w:rPr>
        <w:t>省级学生资助中心</w:t>
      </w:r>
      <w:r>
        <w:rPr>
          <w:rFonts w:ascii="Times New Roman" w:hint="eastAsia"/>
          <w:szCs w:val="30"/>
        </w:rPr>
        <w:t>：</w:t>
      </w:r>
    </w:p>
    <w:p w:rsidR="004F610E" w:rsidRPr="0052505C" w:rsidRDefault="004F610E" w:rsidP="00A35F6F">
      <w:pPr>
        <w:ind w:firstLineChars="200" w:firstLine="31680"/>
        <w:rPr>
          <w:rFonts w:ascii="Times New Roman"/>
          <w:szCs w:val="30"/>
        </w:rPr>
      </w:pPr>
      <w:r>
        <w:rPr>
          <w:rFonts w:ascii="Times New Roman" w:hint="eastAsia"/>
        </w:rPr>
        <w:t>贵中心出具的《</w:t>
      </w:r>
      <w:r w:rsidRPr="003E4961">
        <w:rPr>
          <w:rFonts w:ascii="Times New Roman" w:hint="eastAsia"/>
        </w:rPr>
        <w:t>××年度高校助学贷款发放申请函</w:t>
      </w:r>
      <w:r>
        <w:rPr>
          <w:rFonts w:ascii="Times New Roman" w:hint="eastAsia"/>
        </w:rPr>
        <w:t>》以收悉。</w:t>
      </w:r>
      <w:r>
        <w:rPr>
          <w:rFonts w:ascii="Times New Roman" w:hint="eastAsia"/>
          <w:szCs w:val="30"/>
        </w:rPr>
        <w:t>经审批符合</w:t>
      </w:r>
      <w:r w:rsidRPr="0052505C">
        <w:rPr>
          <w:rFonts w:ascii="Times New Roman" w:hint="eastAsia"/>
          <w:szCs w:val="30"/>
        </w:rPr>
        <w:t>条件的合同</w:t>
      </w:r>
      <w:r>
        <w:rPr>
          <w:rFonts w:ascii="Times New Roman" w:hint="eastAsia"/>
          <w:szCs w:val="30"/>
        </w:rPr>
        <w:t>××</w:t>
      </w:r>
      <w:r w:rsidRPr="0052505C">
        <w:rPr>
          <w:rFonts w:ascii="Times New Roman" w:hint="eastAsia"/>
          <w:szCs w:val="30"/>
        </w:rPr>
        <w:t>个，合同金额</w:t>
      </w:r>
      <w:r>
        <w:rPr>
          <w:rFonts w:ascii="Times New Roman" w:hint="eastAsia"/>
          <w:szCs w:val="30"/>
        </w:rPr>
        <w:t>××万元，将于××年××月××日发放至贵中心在我分行开立的专用账户。</w:t>
      </w:r>
    </w:p>
    <w:p w:rsidR="004F610E" w:rsidRPr="003E4961" w:rsidRDefault="004F610E" w:rsidP="003E4961">
      <w:pPr>
        <w:rPr>
          <w:rFonts w:ascii="Times New Roman"/>
          <w:szCs w:val="30"/>
        </w:rPr>
      </w:pPr>
      <w:r>
        <w:rPr>
          <w:rFonts w:ascii="Times New Roman"/>
          <w:szCs w:val="30"/>
        </w:rPr>
        <w:t xml:space="preserve">    </w:t>
      </w:r>
      <w:r>
        <w:rPr>
          <w:rFonts w:ascii="Times New Roman" w:hint="eastAsia"/>
          <w:szCs w:val="30"/>
        </w:rPr>
        <w:t>特此函告。</w:t>
      </w:r>
    </w:p>
    <w:p w:rsidR="004F610E" w:rsidRPr="0052505C" w:rsidRDefault="004F610E" w:rsidP="00A35F6F">
      <w:pPr>
        <w:ind w:firstLineChars="200" w:firstLine="31680"/>
        <w:jc w:val="right"/>
        <w:rPr>
          <w:rFonts w:ascii="Times New Roman"/>
          <w:szCs w:val="30"/>
        </w:rPr>
      </w:pPr>
    </w:p>
    <w:p w:rsidR="004F610E" w:rsidRPr="0052505C" w:rsidRDefault="004F610E" w:rsidP="00A35F6F">
      <w:pPr>
        <w:ind w:firstLineChars="200" w:firstLine="31680"/>
        <w:jc w:val="right"/>
        <w:rPr>
          <w:rFonts w:ascii="Times New Roman"/>
          <w:szCs w:val="30"/>
        </w:rPr>
      </w:pPr>
    </w:p>
    <w:p w:rsidR="004F610E" w:rsidRPr="0052505C" w:rsidRDefault="004F610E" w:rsidP="00A35F6F">
      <w:pPr>
        <w:ind w:right="1200" w:firstLineChars="200" w:firstLine="31680"/>
        <w:jc w:val="right"/>
        <w:rPr>
          <w:rFonts w:ascii="Times New Roman"/>
          <w:szCs w:val="30"/>
        </w:rPr>
      </w:pPr>
      <w:r w:rsidRPr="0052505C">
        <w:rPr>
          <w:rFonts w:ascii="Times New Roman" w:hAnsi="仿宋_GB2312" w:hint="eastAsia"/>
          <w:szCs w:val="30"/>
        </w:rPr>
        <w:t>年</w:t>
      </w:r>
      <w:r w:rsidRPr="0052505C">
        <w:rPr>
          <w:rFonts w:ascii="Times New Roman"/>
          <w:b/>
          <w:sz w:val="36"/>
          <w:szCs w:val="36"/>
        </w:rPr>
        <w:t xml:space="preserve">  </w:t>
      </w:r>
      <w:r w:rsidRPr="0052505C">
        <w:rPr>
          <w:rFonts w:ascii="Times New Roman" w:hAnsi="仿宋_GB2312" w:hint="eastAsia"/>
          <w:szCs w:val="30"/>
        </w:rPr>
        <w:t>月</w:t>
      </w:r>
      <w:r w:rsidRPr="0052505C">
        <w:rPr>
          <w:rFonts w:ascii="Times New Roman"/>
          <w:b/>
          <w:sz w:val="36"/>
          <w:szCs w:val="36"/>
        </w:rPr>
        <w:t xml:space="preserve">  </w:t>
      </w:r>
      <w:r w:rsidRPr="0052505C">
        <w:rPr>
          <w:rFonts w:ascii="Times New Roman" w:hAnsi="仿宋_GB2312" w:hint="eastAsia"/>
          <w:szCs w:val="30"/>
        </w:rPr>
        <w:t>日</w:t>
      </w:r>
    </w:p>
    <w:p w:rsidR="004F610E" w:rsidRDefault="004F610E" w:rsidP="003E4961">
      <w:pPr>
        <w:rPr>
          <w:rFonts w:ascii="Times New Roman"/>
          <w:szCs w:val="30"/>
        </w:rPr>
      </w:pPr>
      <w:r>
        <w:rPr>
          <w:rFonts w:ascii="Times New Roman"/>
          <w:szCs w:val="30"/>
        </w:rPr>
        <w:t xml:space="preserve">                </w:t>
      </w:r>
      <w:r w:rsidRPr="0052505C">
        <w:rPr>
          <w:rFonts w:ascii="Times New Roman" w:hint="eastAsia"/>
        </w:rPr>
        <w:t>国家开发银行股份有限公司</w:t>
      </w:r>
      <w:r>
        <w:rPr>
          <w:rFonts w:ascii="Times New Roman" w:hint="eastAsia"/>
        </w:rPr>
        <w:t>××</w:t>
      </w:r>
      <w:r w:rsidRPr="0052505C">
        <w:rPr>
          <w:rFonts w:ascii="Times New Roman" w:hint="eastAsia"/>
        </w:rPr>
        <w:t>分行</w:t>
      </w:r>
      <w:r>
        <w:rPr>
          <w:rFonts w:ascii="Times New Roman" w:hint="eastAsia"/>
          <w:szCs w:val="30"/>
        </w:rPr>
        <w:t>（盖章）</w:t>
      </w:r>
    </w:p>
    <w:p w:rsidR="004F610E" w:rsidRPr="004135F6" w:rsidRDefault="004F610E" w:rsidP="00F46E2B">
      <w:pPr>
        <w:jc w:val="center"/>
        <w:rPr>
          <w:rFonts w:ascii="宋体" w:eastAsia="宋体"/>
          <w:b/>
          <w:sz w:val="24"/>
        </w:rPr>
      </w:pPr>
    </w:p>
    <w:p w:rsidR="004F610E" w:rsidRPr="003D51B1" w:rsidRDefault="004F610E" w:rsidP="003E4961">
      <w:pPr>
        <w:rPr>
          <w:rFonts w:ascii="Times New Roman"/>
          <w:szCs w:val="30"/>
        </w:rPr>
      </w:pPr>
    </w:p>
    <w:sectPr w:rsidR="004F610E" w:rsidRPr="003D51B1" w:rsidSect="00B1092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10E" w:rsidRDefault="004F610E" w:rsidP="003212FE">
      <w:r>
        <w:separator/>
      </w:r>
    </w:p>
  </w:endnote>
  <w:endnote w:type="continuationSeparator" w:id="0">
    <w:p w:rsidR="004F610E" w:rsidRDefault="004F610E" w:rsidP="00321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方正舒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10E" w:rsidRDefault="004F610E" w:rsidP="003212FE">
      <w:r>
        <w:separator/>
      </w:r>
    </w:p>
  </w:footnote>
  <w:footnote w:type="continuationSeparator" w:id="0">
    <w:p w:rsidR="004F610E" w:rsidRDefault="004F610E" w:rsidP="003212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10E" w:rsidRDefault="004F610E" w:rsidP="00CC31F8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48A5"/>
    <w:multiLevelType w:val="hybridMultilevel"/>
    <w:tmpl w:val="348E83E8"/>
    <w:lvl w:ilvl="0" w:tplc="F3D82E8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2FE"/>
    <w:rsid w:val="00013CD1"/>
    <w:rsid w:val="00053C07"/>
    <w:rsid w:val="00064D1D"/>
    <w:rsid w:val="0009019E"/>
    <w:rsid w:val="000C45DB"/>
    <w:rsid w:val="000C686F"/>
    <w:rsid w:val="000C7118"/>
    <w:rsid w:val="0012361C"/>
    <w:rsid w:val="00175E37"/>
    <w:rsid w:val="00180A4C"/>
    <w:rsid w:val="001A127E"/>
    <w:rsid w:val="001B22BA"/>
    <w:rsid w:val="001D40DF"/>
    <w:rsid w:val="002136F5"/>
    <w:rsid w:val="00232067"/>
    <w:rsid w:val="00240602"/>
    <w:rsid w:val="002522A4"/>
    <w:rsid w:val="003018C5"/>
    <w:rsid w:val="003212FE"/>
    <w:rsid w:val="00340014"/>
    <w:rsid w:val="003A3A43"/>
    <w:rsid w:val="003D51B1"/>
    <w:rsid w:val="003E4961"/>
    <w:rsid w:val="003E5BF8"/>
    <w:rsid w:val="004135F6"/>
    <w:rsid w:val="00426FE0"/>
    <w:rsid w:val="004352D2"/>
    <w:rsid w:val="00475551"/>
    <w:rsid w:val="0049174B"/>
    <w:rsid w:val="004B4CD0"/>
    <w:rsid w:val="004F4AB4"/>
    <w:rsid w:val="004F610E"/>
    <w:rsid w:val="0052505C"/>
    <w:rsid w:val="005B72BB"/>
    <w:rsid w:val="006313DE"/>
    <w:rsid w:val="00651523"/>
    <w:rsid w:val="00683054"/>
    <w:rsid w:val="006B4B01"/>
    <w:rsid w:val="006D75ED"/>
    <w:rsid w:val="0072597A"/>
    <w:rsid w:val="00755805"/>
    <w:rsid w:val="00771AAC"/>
    <w:rsid w:val="007C1002"/>
    <w:rsid w:val="008211F6"/>
    <w:rsid w:val="008747BD"/>
    <w:rsid w:val="008E5EE3"/>
    <w:rsid w:val="008F10DE"/>
    <w:rsid w:val="00943843"/>
    <w:rsid w:val="009821BF"/>
    <w:rsid w:val="009C6778"/>
    <w:rsid w:val="009F7E93"/>
    <w:rsid w:val="00A35F6F"/>
    <w:rsid w:val="00A50D59"/>
    <w:rsid w:val="00A66CAB"/>
    <w:rsid w:val="00AF44C2"/>
    <w:rsid w:val="00B10925"/>
    <w:rsid w:val="00B31CAE"/>
    <w:rsid w:val="00C246D1"/>
    <w:rsid w:val="00C252AC"/>
    <w:rsid w:val="00C62C80"/>
    <w:rsid w:val="00C63297"/>
    <w:rsid w:val="00CA3438"/>
    <w:rsid w:val="00CC31F8"/>
    <w:rsid w:val="00CF51FD"/>
    <w:rsid w:val="00D35328"/>
    <w:rsid w:val="00DB64C8"/>
    <w:rsid w:val="00DD3956"/>
    <w:rsid w:val="00E05DF0"/>
    <w:rsid w:val="00E51E3B"/>
    <w:rsid w:val="00E62F06"/>
    <w:rsid w:val="00E63CDC"/>
    <w:rsid w:val="00F14011"/>
    <w:rsid w:val="00F46E2B"/>
    <w:rsid w:val="00F57777"/>
    <w:rsid w:val="00F72761"/>
    <w:rsid w:val="00FD538C"/>
    <w:rsid w:val="00FE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E"/>
    <w:pPr>
      <w:widowControl w:val="0"/>
      <w:jc w:val="both"/>
    </w:pPr>
    <w:rPr>
      <w:rFonts w:ascii="仿宋_GB2312" w:eastAsia="仿宋_GB2312" w:hAnsi="Times New Roman"/>
      <w:color w:val="000000"/>
      <w:sz w:val="3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B64C8"/>
    <w:rPr>
      <w:rFonts w:ascii="Times New Roman" w:eastAsia="宋体"/>
      <w:color w:val="auto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4D1D"/>
    <w:rPr>
      <w:rFonts w:ascii="仿宋_GB2312" w:eastAsia="仿宋_GB2312" w:hAnsi="Times New Roman" w:cs="Times New Roman"/>
      <w:color w:val="000000"/>
      <w:sz w:val="2"/>
    </w:rPr>
  </w:style>
  <w:style w:type="paragraph" w:styleId="Header">
    <w:name w:val="header"/>
    <w:basedOn w:val="Normal"/>
    <w:link w:val="HeaderChar"/>
    <w:uiPriority w:val="99"/>
    <w:semiHidden/>
    <w:rsid w:val="003212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color w:val="auto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12F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212FE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color w:val="auto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12FE"/>
    <w:rPr>
      <w:rFonts w:cs="Times New Roman"/>
      <w:sz w:val="18"/>
      <w:szCs w:val="18"/>
    </w:rPr>
  </w:style>
  <w:style w:type="paragraph" w:customStyle="1" w:styleId="CharChar2CharChar">
    <w:name w:val="Char Char2 Char Char"/>
    <w:basedOn w:val="Normal"/>
    <w:uiPriority w:val="99"/>
    <w:rsid w:val="003212FE"/>
    <w:rPr>
      <w:rFonts w:ascii="Times New Roman"/>
      <w:color w:val="auto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25</Words>
  <Characters>148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附件Ⅵ-5-7</dc:title>
  <dc:subject/>
  <dc:creator>xuxiaowei</dc:creator>
  <cp:keywords/>
  <dc:description/>
  <cp:lastModifiedBy>栗莎莎</cp:lastModifiedBy>
  <cp:revision>8</cp:revision>
  <cp:lastPrinted>2013-11-13T08:21:00Z</cp:lastPrinted>
  <dcterms:created xsi:type="dcterms:W3CDTF">2014-03-19T02:35:00Z</dcterms:created>
  <dcterms:modified xsi:type="dcterms:W3CDTF">2014-04-24T10:41:00Z</dcterms:modified>
</cp:coreProperties>
</file>